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A60" w:rsidRDefault="00DD6A60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DD6A60" w:rsidRDefault="00DD6A60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DD6A60" w:rsidRPr="000C0D75" w:rsidRDefault="00DD6A6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D6A60" w:rsidRDefault="00DD6A60" w:rsidP="006561AF">
      <w:pPr>
        <w:tabs>
          <w:tab w:val="left" w:pos="6521"/>
        </w:tabs>
        <w:ind w:left="5670"/>
      </w:pPr>
    </w:p>
    <w:p w:rsidR="00DD6A60" w:rsidRDefault="00DD6A60" w:rsidP="006561AF">
      <w:pPr>
        <w:tabs>
          <w:tab w:val="left" w:pos="6521"/>
        </w:tabs>
        <w:ind w:left="5670"/>
      </w:pPr>
    </w:p>
    <w:p w:rsidR="00DD6A60" w:rsidRPr="000941D1" w:rsidRDefault="00DD6A60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DD6A60" w:rsidRPr="0035020C" w:rsidRDefault="00DD6A6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D6A60" w:rsidRDefault="00DD6A6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DD6A60" w:rsidRPr="008B481F" w:rsidRDefault="00DD6A6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DD6A60" w:rsidRPr="00076B0D" w:rsidRDefault="00DD6A60" w:rsidP="00304C91">
      <w:r w:rsidRPr="00076B0D">
        <w:t xml:space="preserve">_____________________________________________________________________________, </w:t>
      </w:r>
    </w:p>
    <w:p w:rsidR="00DD6A60" w:rsidRDefault="00DD6A6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DD6A60" w:rsidRDefault="00DD6A6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DD6A60" w:rsidRPr="008B481F" w:rsidRDefault="00DD6A60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DD6A60" w:rsidRPr="006D577A" w:rsidRDefault="00DD6A60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DD6A60" w:rsidRPr="008B481F" w:rsidRDefault="00DD6A6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DD6A60" w:rsidRPr="008B481F" w:rsidRDefault="00DD6A6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DD6A60" w:rsidRPr="006D577A" w:rsidRDefault="00DD6A60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DD6A60" w:rsidRDefault="00DD6A6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DD6A60" w:rsidRPr="008B481F" w:rsidRDefault="00DD6A6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DD6A60" w:rsidRPr="008B481F" w:rsidRDefault="00DD6A6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DD6A60" w:rsidRPr="008B481F" w:rsidRDefault="00DD6A6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DD6A60" w:rsidRPr="008B481F" w:rsidRDefault="00DD6A60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DD6A60" w:rsidRPr="008B481F" w:rsidRDefault="00DD6A60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DD6A60" w:rsidRDefault="00DD6A6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DD6A60" w:rsidRPr="00016673" w:rsidRDefault="00DD6A6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DD6A60" w:rsidRPr="008B481F" w:rsidRDefault="00DD6A6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DD6A60" w:rsidRPr="008B481F" w:rsidRDefault="00DD6A6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DD6A60" w:rsidRPr="008B481F" w:rsidRDefault="00DD6A6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DD6A60" w:rsidRPr="008B481F" w:rsidRDefault="00DD6A6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DD6A60" w:rsidRPr="008B481F" w:rsidRDefault="00DD6A60" w:rsidP="00D55255">
      <w:pPr>
        <w:rPr>
          <w:sz w:val="16"/>
          <w:szCs w:val="16"/>
        </w:rPr>
      </w:pPr>
    </w:p>
    <w:p w:rsidR="00DD6A60" w:rsidRPr="008B481F" w:rsidRDefault="00DD6A6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DD6A60" w:rsidRPr="008B481F" w:rsidRDefault="00DD6A6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DD6A60" w:rsidRPr="008B481F" w:rsidRDefault="00DD6A6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D6A60" w:rsidRPr="002F14F3" w:rsidRDefault="00DD6A6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D6A60" w:rsidRPr="008B481F" w:rsidRDefault="00DD6A60" w:rsidP="00D72657">
      <w:pPr>
        <w:autoSpaceDE w:val="0"/>
        <w:autoSpaceDN w:val="0"/>
        <w:adjustRightInd w:val="0"/>
      </w:pPr>
    </w:p>
    <w:p w:rsidR="00DD6A60" w:rsidRPr="008B481F" w:rsidRDefault="00DD6A6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D6A60" w:rsidRPr="002F14F3" w:rsidRDefault="00DD6A6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D6A60" w:rsidRPr="008B481F" w:rsidRDefault="00DD6A60" w:rsidP="00D72657">
      <w:pPr>
        <w:autoSpaceDE w:val="0"/>
        <w:autoSpaceDN w:val="0"/>
        <w:adjustRightInd w:val="0"/>
      </w:pPr>
    </w:p>
    <w:p w:rsidR="00DD6A60" w:rsidRPr="008B481F" w:rsidRDefault="00DD6A60" w:rsidP="00D72657">
      <w:pPr>
        <w:rPr>
          <w:bCs/>
        </w:rPr>
      </w:pPr>
    </w:p>
    <w:p w:rsidR="00DD6A60" w:rsidRPr="008B481F" w:rsidRDefault="00DD6A60" w:rsidP="00D72657">
      <w:pPr>
        <w:autoSpaceDE w:val="0"/>
        <w:autoSpaceDN w:val="0"/>
        <w:adjustRightInd w:val="0"/>
        <w:rPr>
          <w:iCs/>
          <w:spacing w:val="-2"/>
        </w:rPr>
      </w:pPr>
    </w:p>
    <w:p w:rsidR="00DD6A60" w:rsidRPr="008B481F" w:rsidRDefault="00DD6A6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DD6A60" w:rsidRPr="008B481F" w:rsidRDefault="00DD6A60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D6A60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D6A60" w:rsidRPr="007D54FF" w:rsidTr="00C241D9">
        <w:trPr>
          <w:trHeight w:val="1938"/>
          <w:jc w:val="center"/>
        </w:trPr>
        <w:tc>
          <w:tcPr>
            <w:tcW w:w="4965" w:type="dxa"/>
          </w:tcPr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D6A60" w:rsidRDefault="00DD6A60"/>
    <w:sectPr w:rsidR="00DD6A6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A60" w:rsidRDefault="00DD6A60">
      <w:r>
        <w:separator/>
      </w:r>
    </w:p>
  </w:endnote>
  <w:endnote w:type="continuationSeparator" w:id="0">
    <w:p w:rsidR="00DD6A60" w:rsidRDefault="00DD6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A60" w:rsidRDefault="00DD6A60">
      <w:r>
        <w:separator/>
      </w:r>
    </w:p>
  </w:footnote>
  <w:footnote w:type="continuationSeparator" w:id="0">
    <w:p w:rsidR="00DD6A60" w:rsidRDefault="00DD6A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C236F"/>
    <w:rsid w:val="000D0031"/>
    <w:rsid w:val="00123C3B"/>
    <w:rsid w:val="001802A8"/>
    <w:rsid w:val="00187DC6"/>
    <w:rsid w:val="001A1199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C79C8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241D9"/>
    <w:rsid w:val="00CB1210"/>
    <w:rsid w:val="00D26FE0"/>
    <w:rsid w:val="00D55255"/>
    <w:rsid w:val="00D72657"/>
    <w:rsid w:val="00DD6A60"/>
    <w:rsid w:val="00DF29AA"/>
    <w:rsid w:val="00DF3733"/>
    <w:rsid w:val="00E16048"/>
    <w:rsid w:val="00E445AC"/>
    <w:rsid w:val="00ED6F3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236F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D26F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F7070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629</Words>
  <Characters>3587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20</cp:revision>
  <cp:lastPrinted>2013-02-07T07:22:00Z</cp:lastPrinted>
  <dcterms:created xsi:type="dcterms:W3CDTF">2013-03-20T15:52:00Z</dcterms:created>
  <dcterms:modified xsi:type="dcterms:W3CDTF">2013-12-20T09:55:00Z</dcterms:modified>
</cp:coreProperties>
</file>